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599" w:rsidRPr="00C52EC0" w:rsidRDefault="00A32599" w:rsidP="00C52EC0">
      <w:pPr>
        <w:jc w:val="left"/>
        <w:rPr>
          <w:rFonts w:ascii="宋体"/>
          <w:sz w:val="24"/>
          <w:szCs w:val="24"/>
        </w:rPr>
      </w:pPr>
      <w:r w:rsidRPr="00C52EC0">
        <w:rPr>
          <w:rFonts w:ascii="宋体" w:hAnsi="宋体" w:cs="宋体" w:hint="eastAsia"/>
          <w:sz w:val="24"/>
          <w:szCs w:val="24"/>
        </w:rPr>
        <w:t>附件</w:t>
      </w:r>
      <w:r w:rsidRPr="00C52EC0">
        <w:rPr>
          <w:rFonts w:ascii="宋体" w:hAnsi="宋体" w:cs="宋体"/>
          <w:sz w:val="24"/>
          <w:szCs w:val="24"/>
        </w:rPr>
        <w:t>2</w:t>
      </w:r>
    </w:p>
    <w:p w:rsidR="00A32599" w:rsidRPr="00091A68" w:rsidRDefault="00A32599" w:rsidP="005C49CF">
      <w:pPr>
        <w:jc w:val="center"/>
        <w:rPr>
          <w:rFonts w:ascii="宋体"/>
          <w:b/>
          <w:bCs/>
          <w:sz w:val="32"/>
          <w:szCs w:val="32"/>
        </w:rPr>
      </w:pPr>
      <w:r w:rsidRPr="00091A68">
        <w:rPr>
          <w:rFonts w:ascii="宋体" w:hAnsi="宋体" w:cs="宋体" w:hint="eastAsia"/>
          <w:b/>
          <w:bCs/>
          <w:sz w:val="32"/>
          <w:szCs w:val="32"/>
        </w:rPr>
        <w:t>教务管理部文件征集建议反馈表</w:t>
      </w:r>
    </w:p>
    <w:p w:rsidR="00A32599" w:rsidRPr="00F7557A" w:rsidRDefault="00A32599" w:rsidP="00793897">
      <w:pPr>
        <w:rPr>
          <w:rFonts w:ascii="宋体"/>
          <w:sz w:val="28"/>
          <w:szCs w:val="28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</w:t>
      </w:r>
      <w:r w:rsidRPr="00F7557A">
        <w:rPr>
          <w:rFonts w:ascii="宋体" w:hAnsi="宋体" w:cs="宋体"/>
          <w:sz w:val="28"/>
          <w:szCs w:val="28"/>
        </w:rPr>
        <w:t xml:space="preserve"> </w:t>
      </w:r>
      <w:r w:rsidRPr="00F7557A">
        <w:rPr>
          <w:rFonts w:ascii="宋体" w:hAnsi="宋体" w:cs="宋体" w:hint="eastAsia"/>
          <w:sz w:val="28"/>
          <w:szCs w:val="28"/>
        </w:rPr>
        <w:t>填表时</w:t>
      </w:r>
      <w:bookmarkStart w:id="0" w:name="_GoBack"/>
      <w:bookmarkEnd w:id="0"/>
      <w:r w:rsidRPr="00F7557A">
        <w:rPr>
          <w:rFonts w:ascii="宋体" w:hAnsi="宋体" w:cs="宋体" w:hint="eastAsia"/>
          <w:sz w:val="28"/>
          <w:szCs w:val="28"/>
        </w:rPr>
        <w:t>间：</w:t>
      </w:r>
      <w:r w:rsidRPr="00F7557A">
        <w:rPr>
          <w:rFonts w:ascii="宋体" w:hAnsi="宋体" w:cs="宋体"/>
          <w:sz w:val="28"/>
          <w:szCs w:val="28"/>
        </w:rPr>
        <w:t>2017</w:t>
      </w:r>
      <w:r w:rsidRPr="00F7557A">
        <w:rPr>
          <w:rFonts w:ascii="宋体" w:hAnsi="宋体" w:cs="宋体" w:hint="eastAsia"/>
          <w:sz w:val="28"/>
          <w:szCs w:val="28"/>
        </w:rPr>
        <w:t>年</w:t>
      </w:r>
      <w:r w:rsidRPr="00F7557A">
        <w:rPr>
          <w:rFonts w:ascii="宋体" w:hAnsi="宋体" w:cs="宋体"/>
          <w:sz w:val="28"/>
          <w:szCs w:val="28"/>
        </w:rPr>
        <w:t>12</w:t>
      </w:r>
      <w:r w:rsidRPr="00F7557A">
        <w:rPr>
          <w:rFonts w:ascii="宋体" w:hAnsi="宋体" w:cs="宋体" w:hint="eastAsia"/>
          <w:sz w:val="28"/>
          <w:szCs w:val="28"/>
        </w:rPr>
        <w:t>月</w:t>
      </w:r>
      <w:r w:rsidRPr="00F7557A">
        <w:rPr>
          <w:rFonts w:ascii="宋体" w:hAnsi="宋体" w:cs="宋体"/>
          <w:sz w:val="28"/>
          <w:szCs w:val="28"/>
        </w:rPr>
        <w:t xml:space="preserve">  </w:t>
      </w:r>
      <w:r w:rsidRPr="00F7557A">
        <w:rPr>
          <w:rFonts w:ascii="宋体" w:hAnsi="宋体" w:cs="宋体" w:hint="eastAsia"/>
          <w:sz w:val="28"/>
          <w:szCs w:val="28"/>
        </w:rPr>
        <w:t>日</w:t>
      </w:r>
    </w:p>
    <w:tbl>
      <w:tblPr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1"/>
        <w:gridCol w:w="7287"/>
      </w:tblGrid>
      <w:tr w:rsidR="00A32599" w:rsidRPr="00F7557A">
        <w:trPr>
          <w:trHeight w:val="592"/>
          <w:jc w:val="center"/>
        </w:trPr>
        <w:tc>
          <w:tcPr>
            <w:tcW w:w="8788" w:type="dxa"/>
            <w:gridSpan w:val="2"/>
          </w:tcPr>
          <w:p w:rsidR="00A32599" w:rsidRPr="00F7557A" w:rsidRDefault="00A32599" w:rsidP="00C86E30">
            <w:pPr>
              <w:jc w:val="center"/>
              <w:rPr>
                <w:rFonts w:ascii="宋体"/>
                <w:sz w:val="28"/>
                <w:szCs w:val="28"/>
              </w:rPr>
            </w:pPr>
            <w:r w:rsidRPr="00F7557A">
              <w:rPr>
                <w:rFonts w:ascii="宋体" w:hAnsi="宋体" w:cs="宋体" w:hint="eastAsia"/>
                <w:sz w:val="28"/>
                <w:szCs w:val="28"/>
              </w:rPr>
              <w:t>文件情况</w:t>
            </w:r>
          </w:p>
        </w:tc>
      </w:tr>
      <w:tr w:rsidR="00A32599" w:rsidRPr="00F7557A">
        <w:trPr>
          <w:trHeight w:val="586"/>
          <w:jc w:val="center"/>
        </w:trPr>
        <w:tc>
          <w:tcPr>
            <w:tcW w:w="1501" w:type="dxa"/>
            <w:vAlign w:val="center"/>
          </w:tcPr>
          <w:p w:rsidR="00A32599" w:rsidRPr="00F7557A" w:rsidRDefault="00A32599" w:rsidP="00C86E30">
            <w:pPr>
              <w:jc w:val="center"/>
              <w:rPr>
                <w:rFonts w:ascii="宋体"/>
                <w:sz w:val="24"/>
                <w:szCs w:val="24"/>
              </w:rPr>
            </w:pPr>
            <w:r w:rsidRPr="00F7557A">
              <w:rPr>
                <w:rFonts w:ascii="宋体" w:hAnsi="宋体" w:cs="宋体" w:hint="eastAsia"/>
                <w:sz w:val="24"/>
                <w:szCs w:val="24"/>
              </w:rPr>
              <w:t>文件标题</w:t>
            </w:r>
          </w:p>
        </w:tc>
        <w:tc>
          <w:tcPr>
            <w:tcW w:w="7287" w:type="dxa"/>
            <w:vAlign w:val="center"/>
          </w:tcPr>
          <w:p w:rsidR="00A32599" w:rsidRPr="00F7557A" w:rsidRDefault="00A32599" w:rsidP="00851CC9">
            <w:pPr>
              <w:rPr>
                <w:rFonts w:ascii="宋体"/>
                <w:sz w:val="24"/>
                <w:szCs w:val="24"/>
              </w:rPr>
            </w:pPr>
            <w:r w:rsidRPr="00F7557A">
              <w:rPr>
                <w:rFonts w:ascii="宋体" w:hAnsi="宋体" w:cs="宋体" w:hint="eastAsia"/>
                <w:sz w:val="24"/>
                <w:szCs w:val="24"/>
              </w:rPr>
              <w:t>浙江财经大学东方学院应用型课程标准（试行</w:t>
            </w:r>
            <w:r>
              <w:rPr>
                <w:rFonts w:ascii="宋体" w:hAnsi="宋体" w:cs="宋体" w:hint="eastAsia"/>
                <w:sz w:val="24"/>
                <w:szCs w:val="24"/>
              </w:rPr>
              <w:t>讨论稿</w:t>
            </w:r>
            <w:r w:rsidRPr="00F7557A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</w:tr>
      <w:tr w:rsidR="00A32599" w:rsidRPr="00F7557A">
        <w:trPr>
          <w:trHeight w:val="582"/>
          <w:jc w:val="center"/>
        </w:trPr>
        <w:tc>
          <w:tcPr>
            <w:tcW w:w="1501" w:type="dxa"/>
            <w:vAlign w:val="center"/>
          </w:tcPr>
          <w:p w:rsidR="00A32599" w:rsidRPr="00F7557A" w:rsidRDefault="00A32599" w:rsidP="00C86E30">
            <w:pPr>
              <w:jc w:val="center"/>
              <w:rPr>
                <w:rFonts w:ascii="宋体"/>
                <w:sz w:val="24"/>
                <w:szCs w:val="24"/>
              </w:rPr>
            </w:pPr>
            <w:r w:rsidRPr="00F7557A">
              <w:rPr>
                <w:rFonts w:ascii="宋体" w:hAnsi="宋体" w:cs="宋体" w:hint="eastAsia"/>
                <w:sz w:val="24"/>
                <w:szCs w:val="24"/>
              </w:rPr>
              <w:t>填表部门</w:t>
            </w:r>
          </w:p>
        </w:tc>
        <w:tc>
          <w:tcPr>
            <w:tcW w:w="7287" w:type="dxa"/>
            <w:vAlign w:val="center"/>
          </w:tcPr>
          <w:p w:rsidR="00A32599" w:rsidRPr="00F7557A" w:rsidRDefault="00A32599" w:rsidP="0020623D">
            <w:pPr>
              <w:rPr>
                <w:rFonts w:ascii="宋体"/>
                <w:sz w:val="24"/>
                <w:szCs w:val="24"/>
              </w:rPr>
            </w:pPr>
          </w:p>
        </w:tc>
      </w:tr>
      <w:tr w:rsidR="00A32599" w:rsidRPr="00F7557A">
        <w:trPr>
          <w:trHeight w:val="589"/>
          <w:jc w:val="center"/>
        </w:trPr>
        <w:tc>
          <w:tcPr>
            <w:tcW w:w="1501" w:type="dxa"/>
            <w:vAlign w:val="center"/>
          </w:tcPr>
          <w:p w:rsidR="00A32599" w:rsidRPr="00F7557A" w:rsidRDefault="00A32599" w:rsidP="00C86E30">
            <w:pPr>
              <w:jc w:val="center"/>
              <w:rPr>
                <w:rFonts w:ascii="宋体"/>
                <w:sz w:val="24"/>
                <w:szCs w:val="24"/>
              </w:rPr>
            </w:pPr>
            <w:r w:rsidRPr="00F7557A">
              <w:rPr>
                <w:rFonts w:ascii="宋体" w:hAnsi="宋体" w:cs="宋体" w:hint="eastAsia"/>
                <w:sz w:val="24"/>
                <w:szCs w:val="24"/>
              </w:rPr>
              <w:t>征求时间</w:t>
            </w:r>
          </w:p>
        </w:tc>
        <w:tc>
          <w:tcPr>
            <w:tcW w:w="7287" w:type="dxa"/>
            <w:vAlign w:val="center"/>
          </w:tcPr>
          <w:p w:rsidR="00A32599" w:rsidRPr="00F7557A" w:rsidRDefault="00A32599" w:rsidP="008D61E4">
            <w:pPr>
              <w:rPr>
                <w:rFonts w:ascii="宋体"/>
                <w:sz w:val="24"/>
                <w:szCs w:val="24"/>
              </w:rPr>
            </w:pPr>
            <w:r w:rsidRPr="00F7557A">
              <w:rPr>
                <w:rFonts w:ascii="宋体" w:hAnsi="宋体" w:cs="宋体"/>
                <w:sz w:val="24"/>
                <w:szCs w:val="24"/>
              </w:rPr>
              <w:t>2017</w:t>
            </w:r>
            <w:r w:rsidRPr="00F7557A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F7557A">
              <w:rPr>
                <w:rFonts w:ascii="宋体" w:hAnsi="宋体" w:cs="宋体"/>
                <w:sz w:val="24"/>
                <w:szCs w:val="24"/>
              </w:rPr>
              <w:t>12</w:t>
            </w:r>
            <w:r w:rsidRPr="00F7557A">
              <w:rPr>
                <w:rFonts w:ascii="宋体" w:hAnsi="宋体" w:cs="宋体" w:hint="eastAsia"/>
                <w:sz w:val="24"/>
                <w:szCs w:val="24"/>
              </w:rPr>
              <w:t>月</w:t>
            </w:r>
          </w:p>
        </w:tc>
      </w:tr>
      <w:tr w:rsidR="00A32599" w:rsidRPr="00F7557A">
        <w:trPr>
          <w:trHeight w:val="9203"/>
          <w:jc w:val="center"/>
        </w:trPr>
        <w:tc>
          <w:tcPr>
            <w:tcW w:w="8788" w:type="dxa"/>
            <w:gridSpan w:val="2"/>
          </w:tcPr>
          <w:p w:rsidR="00A32599" w:rsidRPr="00F7557A" w:rsidRDefault="00A32599" w:rsidP="00793897">
            <w:pPr>
              <w:rPr>
                <w:rFonts w:ascii="宋体"/>
                <w:sz w:val="24"/>
                <w:szCs w:val="24"/>
              </w:rPr>
            </w:pPr>
            <w:r w:rsidRPr="00F7557A">
              <w:rPr>
                <w:rFonts w:ascii="宋体" w:hAnsi="宋体" w:cs="宋体" w:hint="eastAsia"/>
                <w:sz w:val="24"/>
                <w:szCs w:val="24"/>
              </w:rPr>
              <w:t>意见和建议（可加页）：</w:t>
            </w:r>
          </w:p>
          <w:p w:rsidR="00A32599" w:rsidRPr="00F7557A" w:rsidRDefault="00A32599" w:rsidP="008D61E4">
            <w:pPr>
              <w:rPr>
                <w:rFonts w:ascii="宋体"/>
                <w:sz w:val="24"/>
                <w:szCs w:val="24"/>
              </w:rPr>
            </w:pPr>
          </w:p>
        </w:tc>
      </w:tr>
    </w:tbl>
    <w:p w:rsidR="00A32599" w:rsidRPr="0098622C" w:rsidRDefault="00A32599" w:rsidP="005C49CF"/>
    <w:sectPr w:rsidR="00A32599" w:rsidRPr="0098622C" w:rsidSect="00CC73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599" w:rsidRDefault="00A32599" w:rsidP="00392902">
      <w:r>
        <w:separator/>
      </w:r>
    </w:p>
  </w:endnote>
  <w:endnote w:type="continuationSeparator" w:id="0">
    <w:p w:rsidR="00A32599" w:rsidRDefault="00A32599" w:rsidP="00392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599" w:rsidRDefault="00A32599" w:rsidP="00392902">
      <w:r>
        <w:separator/>
      </w:r>
    </w:p>
  </w:footnote>
  <w:footnote w:type="continuationSeparator" w:id="0">
    <w:p w:rsidR="00A32599" w:rsidRDefault="00A32599" w:rsidP="003929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622C"/>
    <w:rsid w:val="000008B1"/>
    <w:rsid w:val="00001C81"/>
    <w:rsid w:val="00005E7C"/>
    <w:rsid w:val="00011C17"/>
    <w:rsid w:val="00012F02"/>
    <w:rsid w:val="000161AB"/>
    <w:rsid w:val="0003363A"/>
    <w:rsid w:val="00033C5C"/>
    <w:rsid w:val="00034978"/>
    <w:rsid w:val="00044309"/>
    <w:rsid w:val="00046B1D"/>
    <w:rsid w:val="00051E2A"/>
    <w:rsid w:val="00061AEA"/>
    <w:rsid w:val="000710C3"/>
    <w:rsid w:val="00076B2D"/>
    <w:rsid w:val="00081C3E"/>
    <w:rsid w:val="00086A53"/>
    <w:rsid w:val="000905A9"/>
    <w:rsid w:val="0009130A"/>
    <w:rsid w:val="00091A68"/>
    <w:rsid w:val="00095CFC"/>
    <w:rsid w:val="000A301E"/>
    <w:rsid w:val="000A4AD8"/>
    <w:rsid w:val="000B095E"/>
    <w:rsid w:val="000B2315"/>
    <w:rsid w:val="000B6761"/>
    <w:rsid w:val="000B6894"/>
    <w:rsid w:val="000E540F"/>
    <w:rsid w:val="000E600C"/>
    <w:rsid w:val="000F3FC7"/>
    <w:rsid w:val="000F429A"/>
    <w:rsid w:val="000F48B0"/>
    <w:rsid w:val="000F725B"/>
    <w:rsid w:val="000F72A1"/>
    <w:rsid w:val="00103FC7"/>
    <w:rsid w:val="001040F1"/>
    <w:rsid w:val="0011010B"/>
    <w:rsid w:val="00115065"/>
    <w:rsid w:val="00131F3D"/>
    <w:rsid w:val="001341EC"/>
    <w:rsid w:val="00143117"/>
    <w:rsid w:val="00146138"/>
    <w:rsid w:val="00147180"/>
    <w:rsid w:val="00151B4A"/>
    <w:rsid w:val="00151FC0"/>
    <w:rsid w:val="001526BB"/>
    <w:rsid w:val="00163F93"/>
    <w:rsid w:val="0016423A"/>
    <w:rsid w:val="001643A7"/>
    <w:rsid w:val="0016732E"/>
    <w:rsid w:val="00167B95"/>
    <w:rsid w:val="001764E8"/>
    <w:rsid w:val="0019201E"/>
    <w:rsid w:val="001B047B"/>
    <w:rsid w:val="001C0CBC"/>
    <w:rsid w:val="001C3EE2"/>
    <w:rsid w:val="001D50D0"/>
    <w:rsid w:val="001D68C2"/>
    <w:rsid w:val="001E265F"/>
    <w:rsid w:val="001E4601"/>
    <w:rsid w:val="001E6923"/>
    <w:rsid w:val="00205344"/>
    <w:rsid w:val="0020623D"/>
    <w:rsid w:val="00206A22"/>
    <w:rsid w:val="00217924"/>
    <w:rsid w:val="00217D74"/>
    <w:rsid w:val="002243A8"/>
    <w:rsid w:val="0022522C"/>
    <w:rsid w:val="00233F45"/>
    <w:rsid w:val="0023613F"/>
    <w:rsid w:val="00237A76"/>
    <w:rsid w:val="002430A4"/>
    <w:rsid w:val="00243328"/>
    <w:rsid w:val="0024711F"/>
    <w:rsid w:val="00253C7E"/>
    <w:rsid w:val="0025665F"/>
    <w:rsid w:val="00261FD9"/>
    <w:rsid w:val="00265A26"/>
    <w:rsid w:val="0027197B"/>
    <w:rsid w:val="0027341A"/>
    <w:rsid w:val="00273E04"/>
    <w:rsid w:val="00274502"/>
    <w:rsid w:val="00275111"/>
    <w:rsid w:val="00275EF6"/>
    <w:rsid w:val="00280423"/>
    <w:rsid w:val="00280BC0"/>
    <w:rsid w:val="0028779A"/>
    <w:rsid w:val="002926D4"/>
    <w:rsid w:val="002A6710"/>
    <w:rsid w:val="002B1FE6"/>
    <w:rsid w:val="002C0F3D"/>
    <w:rsid w:val="002C674E"/>
    <w:rsid w:val="002C7611"/>
    <w:rsid w:val="002D796E"/>
    <w:rsid w:val="002E3A68"/>
    <w:rsid w:val="002E3E27"/>
    <w:rsid w:val="002F5491"/>
    <w:rsid w:val="00300478"/>
    <w:rsid w:val="0032288F"/>
    <w:rsid w:val="00324008"/>
    <w:rsid w:val="00327873"/>
    <w:rsid w:val="003300BC"/>
    <w:rsid w:val="00336187"/>
    <w:rsid w:val="00341427"/>
    <w:rsid w:val="00352922"/>
    <w:rsid w:val="00352E58"/>
    <w:rsid w:val="003568C7"/>
    <w:rsid w:val="00361B80"/>
    <w:rsid w:val="00361CB1"/>
    <w:rsid w:val="00365926"/>
    <w:rsid w:val="003674A2"/>
    <w:rsid w:val="00371E02"/>
    <w:rsid w:val="00381ECE"/>
    <w:rsid w:val="00392902"/>
    <w:rsid w:val="00397C1F"/>
    <w:rsid w:val="003A649A"/>
    <w:rsid w:val="003C356D"/>
    <w:rsid w:val="003D7706"/>
    <w:rsid w:val="003D7CD7"/>
    <w:rsid w:val="003E18FA"/>
    <w:rsid w:val="003E19FF"/>
    <w:rsid w:val="003F2391"/>
    <w:rsid w:val="003F590A"/>
    <w:rsid w:val="00402817"/>
    <w:rsid w:val="00415AE8"/>
    <w:rsid w:val="00422A29"/>
    <w:rsid w:val="0043053E"/>
    <w:rsid w:val="0043372C"/>
    <w:rsid w:val="0044206A"/>
    <w:rsid w:val="00445A2E"/>
    <w:rsid w:val="00447150"/>
    <w:rsid w:val="00463AC3"/>
    <w:rsid w:val="00464A9F"/>
    <w:rsid w:val="00464C51"/>
    <w:rsid w:val="00466536"/>
    <w:rsid w:val="0047357D"/>
    <w:rsid w:val="00474810"/>
    <w:rsid w:val="004762C5"/>
    <w:rsid w:val="004937CD"/>
    <w:rsid w:val="004B0345"/>
    <w:rsid w:val="004B6AAA"/>
    <w:rsid w:val="004C265B"/>
    <w:rsid w:val="004D19C2"/>
    <w:rsid w:val="004D4387"/>
    <w:rsid w:val="004E6A86"/>
    <w:rsid w:val="004E6C10"/>
    <w:rsid w:val="004F6A91"/>
    <w:rsid w:val="00501DA5"/>
    <w:rsid w:val="00507614"/>
    <w:rsid w:val="005114BD"/>
    <w:rsid w:val="00514A15"/>
    <w:rsid w:val="00521754"/>
    <w:rsid w:val="00532E42"/>
    <w:rsid w:val="0053661F"/>
    <w:rsid w:val="00543B1D"/>
    <w:rsid w:val="00554104"/>
    <w:rsid w:val="005556CC"/>
    <w:rsid w:val="00556E66"/>
    <w:rsid w:val="005658F9"/>
    <w:rsid w:val="005667B7"/>
    <w:rsid w:val="00572151"/>
    <w:rsid w:val="00574D56"/>
    <w:rsid w:val="005810F7"/>
    <w:rsid w:val="005878C8"/>
    <w:rsid w:val="00590496"/>
    <w:rsid w:val="0059273C"/>
    <w:rsid w:val="00592D3A"/>
    <w:rsid w:val="00593B7C"/>
    <w:rsid w:val="005A5044"/>
    <w:rsid w:val="005B4341"/>
    <w:rsid w:val="005B5CC9"/>
    <w:rsid w:val="005C49CF"/>
    <w:rsid w:val="005D10D6"/>
    <w:rsid w:val="005D68F3"/>
    <w:rsid w:val="005D7CF3"/>
    <w:rsid w:val="005E0485"/>
    <w:rsid w:val="005F18F7"/>
    <w:rsid w:val="005F5575"/>
    <w:rsid w:val="005F6B24"/>
    <w:rsid w:val="005F6E91"/>
    <w:rsid w:val="005F7CD8"/>
    <w:rsid w:val="00604473"/>
    <w:rsid w:val="006050E3"/>
    <w:rsid w:val="00610F4A"/>
    <w:rsid w:val="00625F3A"/>
    <w:rsid w:val="006304CA"/>
    <w:rsid w:val="00637971"/>
    <w:rsid w:val="00645BA5"/>
    <w:rsid w:val="006622F4"/>
    <w:rsid w:val="00673278"/>
    <w:rsid w:val="00675B7B"/>
    <w:rsid w:val="0068542B"/>
    <w:rsid w:val="00685BD0"/>
    <w:rsid w:val="00694DF7"/>
    <w:rsid w:val="006A2300"/>
    <w:rsid w:val="006A5271"/>
    <w:rsid w:val="006B73E5"/>
    <w:rsid w:val="006C1E1C"/>
    <w:rsid w:val="006C5E2F"/>
    <w:rsid w:val="006D0324"/>
    <w:rsid w:val="006D1E57"/>
    <w:rsid w:val="006D6157"/>
    <w:rsid w:val="006E62B8"/>
    <w:rsid w:val="006F0476"/>
    <w:rsid w:val="0070443C"/>
    <w:rsid w:val="007045F0"/>
    <w:rsid w:val="00705CE6"/>
    <w:rsid w:val="00706913"/>
    <w:rsid w:val="00716A24"/>
    <w:rsid w:val="00720EF2"/>
    <w:rsid w:val="00721D21"/>
    <w:rsid w:val="00721D65"/>
    <w:rsid w:val="00723ADD"/>
    <w:rsid w:val="00724079"/>
    <w:rsid w:val="00725482"/>
    <w:rsid w:val="0072675C"/>
    <w:rsid w:val="007432C7"/>
    <w:rsid w:val="00747002"/>
    <w:rsid w:val="00762EF3"/>
    <w:rsid w:val="0076394C"/>
    <w:rsid w:val="00774B13"/>
    <w:rsid w:val="007908E3"/>
    <w:rsid w:val="00793897"/>
    <w:rsid w:val="007950D4"/>
    <w:rsid w:val="007959F0"/>
    <w:rsid w:val="007A7600"/>
    <w:rsid w:val="007B0091"/>
    <w:rsid w:val="007B0D43"/>
    <w:rsid w:val="007B6EDC"/>
    <w:rsid w:val="007C1C61"/>
    <w:rsid w:val="007D013B"/>
    <w:rsid w:val="007D257B"/>
    <w:rsid w:val="007D3BEB"/>
    <w:rsid w:val="007D4373"/>
    <w:rsid w:val="007E5541"/>
    <w:rsid w:val="007F3C56"/>
    <w:rsid w:val="007F5F65"/>
    <w:rsid w:val="007F6E59"/>
    <w:rsid w:val="00803A87"/>
    <w:rsid w:val="00804B4F"/>
    <w:rsid w:val="00806025"/>
    <w:rsid w:val="00806BC1"/>
    <w:rsid w:val="00810BE5"/>
    <w:rsid w:val="00813E58"/>
    <w:rsid w:val="00816373"/>
    <w:rsid w:val="00824B62"/>
    <w:rsid w:val="0082778B"/>
    <w:rsid w:val="00833722"/>
    <w:rsid w:val="0083488A"/>
    <w:rsid w:val="00840693"/>
    <w:rsid w:val="008445CB"/>
    <w:rsid w:val="00847D6F"/>
    <w:rsid w:val="00851CC9"/>
    <w:rsid w:val="00871284"/>
    <w:rsid w:val="008757F0"/>
    <w:rsid w:val="008853DC"/>
    <w:rsid w:val="0088694E"/>
    <w:rsid w:val="00895A67"/>
    <w:rsid w:val="008B0286"/>
    <w:rsid w:val="008B399E"/>
    <w:rsid w:val="008C05FA"/>
    <w:rsid w:val="008C13DE"/>
    <w:rsid w:val="008C5591"/>
    <w:rsid w:val="008D50F6"/>
    <w:rsid w:val="008D602C"/>
    <w:rsid w:val="008D61E4"/>
    <w:rsid w:val="008E23C7"/>
    <w:rsid w:val="008F09DB"/>
    <w:rsid w:val="008F4C7E"/>
    <w:rsid w:val="008F6ABE"/>
    <w:rsid w:val="00900947"/>
    <w:rsid w:val="00903D0F"/>
    <w:rsid w:val="00904DFE"/>
    <w:rsid w:val="0091369B"/>
    <w:rsid w:val="0093047C"/>
    <w:rsid w:val="009323FB"/>
    <w:rsid w:val="00934387"/>
    <w:rsid w:val="00937C0D"/>
    <w:rsid w:val="00942415"/>
    <w:rsid w:val="00955B20"/>
    <w:rsid w:val="00961AE8"/>
    <w:rsid w:val="00964B53"/>
    <w:rsid w:val="009662B7"/>
    <w:rsid w:val="009664D7"/>
    <w:rsid w:val="00975921"/>
    <w:rsid w:val="00976B26"/>
    <w:rsid w:val="0098622C"/>
    <w:rsid w:val="009977C3"/>
    <w:rsid w:val="009A052C"/>
    <w:rsid w:val="009A6BE5"/>
    <w:rsid w:val="009B4493"/>
    <w:rsid w:val="009D1BFD"/>
    <w:rsid w:val="009E1647"/>
    <w:rsid w:val="009E60AB"/>
    <w:rsid w:val="009F0BC8"/>
    <w:rsid w:val="009F0DE2"/>
    <w:rsid w:val="009F74DA"/>
    <w:rsid w:val="009F7935"/>
    <w:rsid w:val="009F7CE5"/>
    <w:rsid w:val="00A0300E"/>
    <w:rsid w:val="00A0765B"/>
    <w:rsid w:val="00A23A37"/>
    <w:rsid w:val="00A251B0"/>
    <w:rsid w:val="00A26F12"/>
    <w:rsid w:val="00A3258B"/>
    <w:rsid w:val="00A32599"/>
    <w:rsid w:val="00A47612"/>
    <w:rsid w:val="00A51D08"/>
    <w:rsid w:val="00A520D6"/>
    <w:rsid w:val="00A53835"/>
    <w:rsid w:val="00A54AC6"/>
    <w:rsid w:val="00A763E7"/>
    <w:rsid w:val="00A77BAA"/>
    <w:rsid w:val="00A863F9"/>
    <w:rsid w:val="00A864C8"/>
    <w:rsid w:val="00A92CBE"/>
    <w:rsid w:val="00AA3795"/>
    <w:rsid w:val="00AA6047"/>
    <w:rsid w:val="00AA64C8"/>
    <w:rsid w:val="00AB0D3D"/>
    <w:rsid w:val="00AB52B7"/>
    <w:rsid w:val="00AC6B63"/>
    <w:rsid w:val="00AC764D"/>
    <w:rsid w:val="00AD03EF"/>
    <w:rsid w:val="00AD1484"/>
    <w:rsid w:val="00AD2169"/>
    <w:rsid w:val="00AD376A"/>
    <w:rsid w:val="00AD3A9E"/>
    <w:rsid w:val="00AD5A35"/>
    <w:rsid w:val="00AE3C24"/>
    <w:rsid w:val="00AE6C5E"/>
    <w:rsid w:val="00AE777D"/>
    <w:rsid w:val="00B01C2E"/>
    <w:rsid w:val="00B167C3"/>
    <w:rsid w:val="00B20A62"/>
    <w:rsid w:val="00B227AB"/>
    <w:rsid w:val="00B329C0"/>
    <w:rsid w:val="00B453EA"/>
    <w:rsid w:val="00B53129"/>
    <w:rsid w:val="00B55593"/>
    <w:rsid w:val="00B637F4"/>
    <w:rsid w:val="00B67DE0"/>
    <w:rsid w:val="00B71CB1"/>
    <w:rsid w:val="00B73F16"/>
    <w:rsid w:val="00B75B51"/>
    <w:rsid w:val="00B80A89"/>
    <w:rsid w:val="00B84E9B"/>
    <w:rsid w:val="00B863AF"/>
    <w:rsid w:val="00B918C2"/>
    <w:rsid w:val="00BA2AE7"/>
    <w:rsid w:val="00BB3251"/>
    <w:rsid w:val="00BB425C"/>
    <w:rsid w:val="00BB5365"/>
    <w:rsid w:val="00BC048E"/>
    <w:rsid w:val="00BC179F"/>
    <w:rsid w:val="00BC5E00"/>
    <w:rsid w:val="00BC7602"/>
    <w:rsid w:val="00BD1DB1"/>
    <w:rsid w:val="00BD295C"/>
    <w:rsid w:val="00BD33B3"/>
    <w:rsid w:val="00BD6874"/>
    <w:rsid w:val="00BE2EF6"/>
    <w:rsid w:val="00BF2F4C"/>
    <w:rsid w:val="00BF6B12"/>
    <w:rsid w:val="00C00F33"/>
    <w:rsid w:val="00C05FC0"/>
    <w:rsid w:val="00C17104"/>
    <w:rsid w:val="00C21A42"/>
    <w:rsid w:val="00C22D3D"/>
    <w:rsid w:val="00C254DD"/>
    <w:rsid w:val="00C41FAC"/>
    <w:rsid w:val="00C455F9"/>
    <w:rsid w:val="00C52E9A"/>
    <w:rsid w:val="00C52EC0"/>
    <w:rsid w:val="00C53BB8"/>
    <w:rsid w:val="00C57B97"/>
    <w:rsid w:val="00C63E24"/>
    <w:rsid w:val="00C7224F"/>
    <w:rsid w:val="00C77D25"/>
    <w:rsid w:val="00C83BFF"/>
    <w:rsid w:val="00C86E30"/>
    <w:rsid w:val="00C96324"/>
    <w:rsid w:val="00C96C3F"/>
    <w:rsid w:val="00CB6AD3"/>
    <w:rsid w:val="00CB78EB"/>
    <w:rsid w:val="00CC04FF"/>
    <w:rsid w:val="00CC738E"/>
    <w:rsid w:val="00CD20D9"/>
    <w:rsid w:val="00CD28E3"/>
    <w:rsid w:val="00CD4905"/>
    <w:rsid w:val="00CE39B4"/>
    <w:rsid w:val="00CE7684"/>
    <w:rsid w:val="00CF4B25"/>
    <w:rsid w:val="00CF682C"/>
    <w:rsid w:val="00CF6F7C"/>
    <w:rsid w:val="00D06227"/>
    <w:rsid w:val="00D07CAB"/>
    <w:rsid w:val="00D10376"/>
    <w:rsid w:val="00D11D9E"/>
    <w:rsid w:val="00D13B35"/>
    <w:rsid w:val="00D26E19"/>
    <w:rsid w:val="00D3435E"/>
    <w:rsid w:val="00D36801"/>
    <w:rsid w:val="00D37DB7"/>
    <w:rsid w:val="00D40163"/>
    <w:rsid w:val="00D515DB"/>
    <w:rsid w:val="00D55915"/>
    <w:rsid w:val="00D60632"/>
    <w:rsid w:val="00D70833"/>
    <w:rsid w:val="00D7289B"/>
    <w:rsid w:val="00D73BEF"/>
    <w:rsid w:val="00D829DA"/>
    <w:rsid w:val="00D8717F"/>
    <w:rsid w:val="00D92046"/>
    <w:rsid w:val="00D97B5A"/>
    <w:rsid w:val="00DA2526"/>
    <w:rsid w:val="00DA6D22"/>
    <w:rsid w:val="00DB12A6"/>
    <w:rsid w:val="00DC1FBC"/>
    <w:rsid w:val="00DC2C4F"/>
    <w:rsid w:val="00DC4491"/>
    <w:rsid w:val="00DC4E80"/>
    <w:rsid w:val="00DC69D7"/>
    <w:rsid w:val="00DC7362"/>
    <w:rsid w:val="00DD1E19"/>
    <w:rsid w:val="00DD5034"/>
    <w:rsid w:val="00DD5E31"/>
    <w:rsid w:val="00DE20C8"/>
    <w:rsid w:val="00DE6CA6"/>
    <w:rsid w:val="00DF7818"/>
    <w:rsid w:val="00E142FB"/>
    <w:rsid w:val="00E14638"/>
    <w:rsid w:val="00E149D9"/>
    <w:rsid w:val="00E15C9F"/>
    <w:rsid w:val="00E20626"/>
    <w:rsid w:val="00E20B4E"/>
    <w:rsid w:val="00E22DBF"/>
    <w:rsid w:val="00E2330F"/>
    <w:rsid w:val="00E2450E"/>
    <w:rsid w:val="00E301BB"/>
    <w:rsid w:val="00E328A8"/>
    <w:rsid w:val="00E32EDF"/>
    <w:rsid w:val="00E32FD0"/>
    <w:rsid w:val="00E429DC"/>
    <w:rsid w:val="00E449C2"/>
    <w:rsid w:val="00E55794"/>
    <w:rsid w:val="00E74927"/>
    <w:rsid w:val="00E7528C"/>
    <w:rsid w:val="00E91B8C"/>
    <w:rsid w:val="00E92D72"/>
    <w:rsid w:val="00E95638"/>
    <w:rsid w:val="00E97C2B"/>
    <w:rsid w:val="00EA0672"/>
    <w:rsid w:val="00EA0A07"/>
    <w:rsid w:val="00EB1227"/>
    <w:rsid w:val="00EB4391"/>
    <w:rsid w:val="00EC4684"/>
    <w:rsid w:val="00ED13C7"/>
    <w:rsid w:val="00EE0088"/>
    <w:rsid w:val="00EE1795"/>
    <w:rsid w:val="00F02EE8"/>
    <w:rsid w:val="00F03FB7"/>
    <w:rsid w:val="00F065B2"/>
    <w:rsid w:val="00F06D3C"/>
    <w:rsid w:val="00F17803"/>
    <w:rsid w:val="00F22EE6"/>
    <w:rsid w:val="00F24CA7"/>
    <w:rsid w:val="00F263C8"/>
    <w:rsid w:val="00F33B8D"/>
    <w:rsid w:val="00F34FDA"/>
    <w:rsid w:val="00F411B8"/>
    <w:rsid w:val="00F57CDC"/>
    <w:rsid w:val="00F57F6B"/>
    <w:rsid w:val="00F66761"/>
    <w:rsid w:val="00F722BF"/>
    <w:rsid w:val="00F73C97"/>
    <w:rsid w:val="00F7557A"/>
    <w:rsid w:val="00F859EA"/>
    <w:rsid w:val="00F91018"/>
    <w:rsid w:val="00FA5D7B"/>
    <w:rsid w:val="00FB08FC"/>
    <w:rsid w:val="00FB4265"/>
    <w:rsid w:val="00FB4895"/>
    <w:rsid w:val="00FD00EA"/>
    <w:rsid w:val="00FD1BDA"/>
    <w:rsid w:val="00FD5692"/>
    <w:rsid w:val="00FD593E"/>
    <w:rsid w:val="00FF1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38E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8622C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929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92902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3929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9290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20</Words>
  <Characters>116</Characters>
  <Application>Microsoft Office Outlook</Application>
  <DocSecurity>0</DocSecurity>
  <Lines>0</Lines>
  <Paragraphs>0</Paragraphs>
  <ScaleCrop>false</ScaleCrop>
  <Company>***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规范性文件审查申请表</dc:title>
  <dc:subject/>
  <dc:creator>*</dc:creator>
  <cp:keywords/>
  <dc:description/>
  <cp:lastModifiedBy>cj</cp:lastModifiedBy>
  <cp:revision>8</cp:revision>
  <cp:lastPrinted>2017-12-08T03:15:00Z</cp:lastPrinted>
  <dcterms:created xsi:type="dcterms:W3CDTF">2016-12-14T01:39:00Z</dcterms:created>
  <dcterms:modified xsi:type="dcterms:W3CDTF">2017-12-11T07:10:00Z</dcterms:modified>
</cp:coreProperties>
</file>